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6882F" w14:textId="77777777" w:rsidR="00D6376B" w:rsidRDefault="00D6376B" w:rsidP="00D6376B">
      <w:pPr>
        <w:pStyle w:val="NoSpacing"/>
      </w:pPr>
      <w:r>
        <w:rPr>
          <w:u w:val="single"/>
        </w:rPr>
        <w:t>John COLYNE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64A33DC7" w14:textId="70BE5D48" w:rsidR="00D6376B" w:rsidRDefault="00D6376B" w:rsidP="00D6376B">
      <w:pPr>
        <w:pStyle w:val="NoSpacing"/>
      </w:pPr>
      <w:r>
        <w:t xml:space="preserve">of York. </w:t>
      </w:r>
      <w:r>
        <w:t>Weaver.</w:t>
      </w:r>
      <w:bookmarkStart w:id="0" w:name="_GoBack"/>
      <w:bookmarkEnd w:id="0"/>
    </w:p>
    <w:p w14:paraId="6585EFCE" w14:textId="77777777" w:rsidR="00D6376B" w:rsidRDefault="00D6376B" w:rsidP="00D6376B">
      <w:pPr>
        <w:pStyle w:val="NoSpacing"/>
      </w:pPr>
    </w:p>
    <w:p w14:paraId="5E4D9CFB" w14:textId="77777777" w:rsidR="00D6376B" w:rsidRDefault="00D6376B" w:rsidP="00D6376B">
      <w:pPr>
        <w:pStyle w:val="NoSpacing"/>
      </w:pPr>
    </w:p>
    <w:p w14:paraId="628C3FA5" w14:textId="77777777" w:rsidR="00D6376B" w:rsidRDefault="00D6376B" w:rsidP="00D6376B">
      <w:pPr>
        <w:pStyle w:val="NoSpacing"/>
      </w:pPr>
      <w:r>
        <w:tab/>
        <w:t>1485</w:t>
      </w:r>
      <w:r>
        <w:tab/>
        <w:t>He became a Freeman.   (R.F.Y. p.210)</w:t>
      </w:r>
    </w:p>
    <w:p w14:paraId="39727D73" w14:textId="77777777" w:rsidR="00D6376B" w:rsidRDefault="00D6376B" w:rsidP="00D6376B">
      <w:pPr>
        <w:pStyle w:val="NoSpacing"/>
      </w:pPr>
    </w:p>
    <w:p w14:paraId="78437CD1" w14:textId="77777777" w:rsidR="00D6376B" w:rsidRDefault="00D6376B" w:rsidP="00D6376B">
      <w:pPr>
        <w:pStyle w:val="NoSpacing"/>
      </w:pPr>
    </w:p>
    <w:p w14:paraId="5018482C" w14:textId="77777777" w:rsidR="00D6376B" w:rsidRDefault="00D6376B" w:rsidP="00D6376B">
      <w:pPr>
        <w:pStyle w:val="NoSpacing"/>
      </w:pPr>
      <w:r>
        <w:t>26 September 2018</w:t>
      </w:r>
    </w:p>
    <w:p w14:paraId="3217EE8F" w14:textId="7259C53B" w:rsidR="006B2F86" w:rsidRPr="00D6376B" w:rsidRDefault="00D6376B" w:rsidP="00E71FC3">
      <w:pPr>
        <w:pStyle w:val="NoSpacing"/>
      </w:pPr>
    </w:p>
    <w:sectPr w:rsidR="006B2F86" w:rsidRPr="00D637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6EF50" w14:textId="77777777" w:rsidR="00D6376B" w:rsidRDefault="00D6376B" w:rsidP="00E71FC3">
      <w:pPr>
        <w:spacing w:after="0" w:line="240" w:lineRule="auto"/>
      </w:pPr>
      <w:r>
        <w:separator/>
      </w:r>
    </w:p>
  </w:endnote>
  <w:endnote w:type="continuationSeparator" w:id="0">
    <w:p w14:paraId="153FEB78" w14:textId="77777777" w:rsidR="00D6376B" w:rsidRDefault="00D637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0A59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7ABA7" w14:textId="77777777" w:rsidR="00D6376B" w:rsidRDefault="00D6376B" w:rsidP="00E71FC3">
      <w:pPr>
        <w:spacing w:after="0" w:line="240" w:lineRule="auto"/>
      </w:pPr>
      <w:r>
        <w:separator/>
      </w:r>
    </w:p>
  </w:footnote>
  <w:footnote w:type="continuationSeparator" w:id="0">
    <w:p w14:paraId="0C4C98F0" w14:textId="77777777" w:rsidR="00D6376B" w:rsidRDefault="00D637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76B"/>
    <w:rsid w:val="001A7C09"/>
    <w:rsid w:val="00577BD5"/>
    <w:rsid w:val="00656CBA"/>
    <w:rsid w:val="006A1F77"/>
    <w:rsid w:val="00733BE7"/>
    <w:rsid w:val="00AB52E8"/>
    <w:rsid w:val="00B16D3F"/>
    <w:rsid w:val="00BB41AC"/>
    <w:rsid w:val="00D6376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833E7"/>
  <w15:chartTrackingRefBased/>
  <w15:docId w15:val="{B6D71B08-13AF-434A-9BE9-E9C93EA2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9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2018-09-26T20:57:00Z</dcterms:created>
  <dcterms:modified xsi:type="dcterms:W3CDTF">2018-09-26T21:03:00Z</dcterms:modified>
</cp:coreProperties>
</file>